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7BA87" w14:textId="77777777" w:rsidR="00942A25" w:rsidRDefault="00942A25" w:rsidP="00942A2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COLYN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0FB81B8" w14:textId="77777777" w:rsidR="00942A25" w:rsidRDefault="00942A25" w:rsidP="00942A2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Staines, Middlesex. Barber.</w:t>
      </w:r>
    </w:p>
    <w:p w14:paraId="5BAC3DEB" w14:textId="77777777" w:rsidR="00942A25" w:rsidRDefault="00942A25" w:rsidP="00942A25">
      <w:pPr>
        <w:pStyle w:val="NoSpacing"/>
        <w:jc w:val="both"/>
        <w:rPr>
          <w:rFonts w:cs="Times New Roman"/>
          <w:szCs w:val="24"/>
        </w:rPr>
      </w:pPr>
    </w:p>
    <w:p w14:paraId="79D0448C" w14:textId="77777777" w:rsidR="00942A25" w:rsidRDefault="00942A25" w:rsidP="00942A25">
      <w:pPr>
        <w:pStyle w:val="NoSpacing"/>
        <w:jc w:val="both"/>
        <w:rPr>
          <w:rFonts w:cs="Times New Roman"/>
          <w:szCs w:val="24"/>
        </w:rPr>
      </w:pPr>
    </w:p>
    <w:p w14:paraId="45E2A971" w14:textId="77777777" w:rsidR="00942A25" w:rsidRDefault="00942A25" w:rsidP="00942A2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Randolf, esquire(q.v.), brought a plaint of debt against him and </w:t>
      </w:r>
      <w:proofErr w:type="gramStart"/>
      <w:r>
        <w:rPr>
          <w:rFonts w:cs="Times New Roman"/>
          <w:szCs w:val="24"/>
        </w:rPr>
        <w:t>four</w:t>
      </w:r>
      <w:proofErr w:type="gramEnd"/>
    </w:p>
    <w:p w14:paraId="238B3430" w14:textId="77777777" w:rsidR="00942A25" w:rsidRDefault="00942A25" w:rsidP="00942A2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others.</w:t>
      </w:r>
    </w:p>
    <w:p w14:paraId="2E5DCAA3" w14:textId="77777777" w:rsidR="00942A25" w:rsidRDefault="00942A25" w:rsidP="00942A2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F33A7B4" w14:textId="77777777" w:rsidR="00942A25" w:rsidRDefault="00942A25" w:rsidP="00942A25">
      <w:pPr>
        <w:pStyle w:val="NoSpacing"/>
        <w:jc w:val="both"/>
        <w:rPr>
          <w:rFonts w:cs="Times New Roman"/>
          <w:szCs w:val="24"/>
        </w:rPr>
      </w:pPr>
    </w:p>
    <w:p w14:paraId="5BB59216" w14:textId="77777777" w:rsidR="00942A25" w:rsidRDefault="00942A25" w:rsidP="00942A25">
      <w:pPr>
        <w:pStyle w:val="NoSpacing"/>
        <w:jc w:val="both"/>
        <w:rPr>
          <w:rFonts w:cs="Times New Roman"/>
          <w:szCs w:val="24"/>
        </w:rPr>
      </w:pPr>
    </w:p>
    <w:p w14:paraId="5FB22CD5" w14:textId="77777777" w:rsidR="00942A25" w:rsidRDefault="00942A25" w:rsidP="00942A2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18 July 2023</w:t>
      </w:r>
    </w:p>
    <w:p w14:paraId="2B6C580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50C3D" w14:textId="77777777" w:rsidR="00942A25" w:rsidRDefault="00942A25" w:rsidP="009139A6">
      <w:r>
        <w:separator/>
      </w:r>
    </w:p>
  </w:endnote>
  <w:endnote w:type="continuationSeparator" w:id="0">
    <w:p w14:paraId="31C3638B" w14:textId="77777777" w:rsidR="00942A25" w:rsidRDefault="00942A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C3C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D132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BFA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925E8" w14:textId="77777777" w:rsidR="00942A25" w:rsidRDefault="00942A25" w:rsidP="009139A6">
      <w:r>
        <w:separator/>
      </w:r>
    </w:p>
  </w:footnote>
  <w:footnote w:type="continuationSeparator" w:id="0">
    <w:p w14:paraId="20A22302" w14:textId="77777777" w:rsidR="00942A25" w:rsidRDefault="00942A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A4D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489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266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A25"/>
    <w:rsid w:val="000666E0"/>
    <w:rsid w:val="002510B7"/>
    <w:rsid w:val="005C130B"/>
    <w:rsid w:val="00826F5C"/>
    <w:rsid w:val="009139A6"/>
    <w:rsid w:val="00942A25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28766"/>
  <w15:chartTrackingRefBased/>
  <w15:docId w15:val="{2C8B79EA-B802-48C6-89B4-263083889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42A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2023-09-24T17:56:00Z</dcterms:created>
  <dcterms:modified xsi:type="dcterms:W3CDTF">2023-09-24T17:56:00Z</dcterms:modified>
</cp:coreProperties>
</file>